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81B" w:rsidRDefault="001A02FF">
      <w:r>
        <w:t>Otseaurustumisega</w:t>
      </w:r>
      <w:r w:rsidR="00CB1735">
        <w:t xml:space="preserve"> välispaigaldu</w:t>
      </w:r>
      <w:r>
        <w:t xml:space="preserve">sega külmamasin </w:t>
      </w:r>
      <w:proofErr w:type="spellStart"/>
      <w:r>
        <w:t>Epsilon</w:t>
      </w:r>
      <w:proofErr w:type="spellEnd"/>
      <w:r>
        <w:t xml:space="preserve"> </w:t>
      </w:r>
      <w:proofErr w:type="spellStart"/>
      <w:r>
        <w:t>Echos</w:t>
      </w:r>
      <w:proofErr w:type="spellEnd"/>
      <w:r>
        <w:t xml:space="preserve"> LE 25</w:t>
      </w:r>
    </w:p>
    <w:p w:rsidR="00FB21C7" w:rsidRDefault="00A554F7">
      <w:r>
        <w:t>Jahutusvõimsus 26,6</w:t>
      </w:r>
      <w:r w:rsidR="00FB21C7">
        <w:t xml:space="preserve"> kW</w:t>
      </w:r>
      <w:r w:rsidR="00FB21C7">
        <w:br/>
        <w:t>Välistemperatuur +35°C</w:t>
      </w:r>
      <w:r w:rsidR="00026B62">
        <w:br/>
        <w:t>R410A</w:t>
      </w:r>
    </w:p>
    <w:p w:rsidR="00A554F7" w:rsidRDefault="00FB21C7">
      <w:r>
        <w:t>Külmamasina komplektis</w:t>
      </w:r>
      <w:r w:rsidR="00026B62">
        <w:t>:</w:t>
      </w:r>
      <w:r w:rsidR="00026B62">
        <w:br/>
        <w:t xml:space="preserve">- </w:t>
      </w:r>
      <w:r w:rsidR="00A554F7">
        <w:t xml:space="preserve">vedeliku </w:t>
      </w:r>
      <w:proofErr w:type="spellStart"/>
      <w:r w:rsidR="00A554F7">
        <w:t>ressiiver</w:t>
      </w:r>
      <w:proofErr w:type="spellEnd"/>
      <w:r w:rsidR="00026B62">
        <w:br/>
        <w:t xml:space="preserve">- </w:t>
      </w:r>
      <w:r w:rsidR="00A554F7">
        <w:t>külmaaine töörõhkusid näitavad manomeetrid</w:t>
      </w:r>
      <w:r w:rsidR="00026B62">
        <w:br/>
        <w:t>- vibratsiooni tõkestavad puksid</w:t>
      </w:r>
      <w:r w:rsidR="00A554F7">
        <w:br/>
        <w:t>- ventilaatorite kiiruste regulaator</w:t>
      </w:r>
    </w:p>
    <w:p w:rsidR="00FB21C7" w:rsidRDefault="00A554F7">
      <w:r>
        <w:t>ESEER 3,11</w:t>
      </w:r>
    </w:p>
    <w:p w:rsidR="008B31C3" w:rsidRDefault="008B31C3">
      <w:r>
        <w:t>Maksim</w:t>
      </w:r>
      <w:r w:rsidR="00A554F7">
        <w:t>aalne elektritarbivus (E1) 11,6</w:t>
      </w:r>
      <w:r>
        <w:t xml:space="preserve"> kW</w:t>
      </w:r>
      <w:r w:rsidR="00A554F7">
        <w:t xml:space="preserve"> </w:t>
      </w:r>
      <w:r>
        <w:t>400V</w:t>
      </w:r>
      <w:r>
        <w:br/>
        <w:t>Maksima</w:t>
      </w:r>
      <w:r w:rsidR="00A554F7">
        <w:t>alne käivitusvõimsus (LRA) 99,4 A</w:t>
      </w:r>
      <w:r w:rsidR="00A554F7">
        <w:br/>
        <w:t>Töövool 21,5</w:t>
      </w:r>
      <w:bookmarkStart w:id="0" w:name="_GoBack"/>
      <w:bookmarkEnd w:id="0"/>
      <w:r>
        <w:t xml:space="preserve"> A</w:t>
      </w:r>
    </w:p>
    <w:sectPr w:rsidR="008B31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234"/>
    <w:rsid w:val="00026B62"/>
    <w:rsid w:val="001A02FF"/>
    <w:rsid w:val="002E0234"/>
    <w:rsid w:val="008B31C3"/>
    <w:rsid w:val="00A554F7"/>
    <w:rsid w:val="00CB1735"/>
    <w:rsid w:val="00F7781B"/>
    <w:rsid w:val="00FB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t-E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t-E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D98AEE94</Template>
  <TotalTime>0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Heiki Koljal</dc:creator>
  <cp:lastModifiedBy>Heiki Koljal</cp:lastModifiedBy>
  <cp:revision>3</cp:revision>
  <dcterms:created xsi:type="dcterms:W3CDTF">2017-01-18T07:43:00Z</dcterms:created>
  <dcterms:modified xsi:type="dcterms:W3CDTF">2017-01-18T07:46:00Z</dcterms:modified>
</cp:coreProperties>
</file>